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18AB0" w14:textId="77777777" w:rsidR="00F443F1" w:rsidRPr="00690BA6" w:rsidRDefault="00F443F1" w:rsidP="00F443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KYNOT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4F286F0" w14:textId="77777777" w:rsidR="00F443F1" w:rsidRDefault="00F443F1" w:rsidP="00F443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572F688C" w14:textId="77777777" w:rsidR="00F443F1" w:rsidRDefault="00F443F1" w:rsidP="00F443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CAA803" w14:textId="77777777" w:rsidR="00F443F1" w:rsidRDefault="00F443F1" w:rsidP="00F443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9C5D2D" w14:textId="77777777" w:rsidR="00F443F1" w:rsidRDefault="00F443F1" w:rsidP="00F443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4EAF31E8" w14:textId="77777777" w:rsidR="00F443F1" w:rsidRDefault="00F443F1" w:rsidP="00F443F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21A71B7" w14:textId="77777777" w:rsidR="00F443F1" w:rsidRDefault="00F443F1" w:rsidP="00F443F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B894A8E" w14:textId="77777777" w:rsidR="00F443F1" w:rsidRDefault="00F443F1" w:rsidP="00F443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FDF198" w14:textId="77777777" w:rsidR="00F443F1" w:rsidRDefault="00F443F1" w:rsidP="00F443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52A1D0C" w14:textId="77777777" w:rsidR="00F443F1" w:rsidRDefault="00F443F1" w:rsidP="00F443F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5 March 2021</w:t>
      </w:r>
    </w:p>
    <w:p w14:paraId="08F482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195C2B" w14:textId="77777777" w:rsidR="00F443F1" w:rsidRDefault="00F443F1" w:rsidP="009139A6">
      <w:r>
        <w:separator/>
      </w:r>
    </w:p>
  </w:endnote>
  <w:endnote w:type="continuationSeparator" w:id="0">
    <w:p w14:paraId="4512BE54" w14:textId="77777777" w:rsidR="00F443F1" w:rsidRDefault="00F443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53F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560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58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9DFC4" w14:textId="77777777" w:rsidR="00F443F1" w:rsidRDefault="00F443F1" w:rsidP="009139A6">
      <w:r>
        <w:separator/>
      </w:r>
    </w:p>
  </w:footnote>
  <w:footnote w:type="continuationSeparator" w:id="0">
    <w:p w14:paraId="7DBE2EDC" w14:textId="77777777" w:rsidR="00F443F1" w:rsidRDefault="00F443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BBA5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0074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073C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3F1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443F1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05048"/>
  <w15:chartTrackingRefBased/>
  <w15:docId w15:val="{F75679C9-2BD5-4FE1-8AAD-4852667D9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2021-03-30T19:46:00Z</dcterms:created>
  <dcterms:modified xsi:type="dcterms:W3CDTF">2021-03-30T19:47:00Z</dcterms:modified>
</cp:coreProperties>
</file>